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 xml:space="preserve">Шалфей </w:t>
      </w:r>
      <w:r>
        <w:rPr>
          <w:rFonts w:ascii="Times New Roman" w:hAnsi="Times New Roman"/>
          <w:sz w:val="28"/>
          <w:szCs w:val="28"/>
        </w:rPr>
        <w:t>–</w:t>
      </w:r>
      <w:r w:rsidRPr="002B63F1">
        <w:rPr>
          <w:rFonts w:ascii="Times New Roman" w:hAnsi="Times New Roman"/>
          <w:sz w:val="28"/>
          <w:szCs w:val="28"/>
        </w:rPr>
        <w:t xml:space="preserve"> распростран</w:t>
      </w:r>
      <w:r>
        <w:rPr>
          <w:rFonts w:ascii="Times New Roman" w:hAnsi="Times New Roman"/>
          <w:sz w:val="28"/>
          <w:szCs w:val="28"/>
        </w:rPr>
        <w:t>ё</w:t>
      </w:r>
      <w:r w:rsidRPr="002B63F1">
        <w:rPr>
          <w:rFonts w:ascii="Times New Roman" w:hAnsi="Times New Roman"/>
          <w:sz w:val="28"/>
          <w:szCs w:val="28"/>
        </w:rPr>
        <w:t>нная пряность с ярко выраженным сильным ароматом, активно применяемая и в кулинарии, и в медицине, и в парфюмерно-косметической промышленности. Его второе, также весьма известное название</w:t>
      </w:r>
      <w:r>
        <w:rPr>
          <w:rFonts w:ascii="Times New Roman" w:hAnsi="Times New Roman"/>
          <w:sz w:val="28"/>
          <w:szCs w:val="28"/>
        </w:rPr>
        <w:t>,</w:t>
      </w:r>
      <w:r w:rsidRPr="002B63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2B63F1">
        <w:rPr>
          <w:rFonts w:ascii="Times New Roman" w:hAnsi="Times New Roman"/>
          <w:sz w:val="28"/>
          <w:szCs w:val="28"/>
        </w:rPr>
        <w:t xml:space="preserve"> са</w:t>
      </w:r>
      <w:r>
        <w:rPr>
          <w:rFonts w:ascii="Times New Roman" w:hAnsi="Times New Roman"/>
          <w:sz w:val="28"/>
          <w:szCs w:val="28"/>
        </w:rPr>
        <w:t>л</w:t>
      </w:r>
      <w:r w:rsidRPr="002B63F1">
        <w:rPr>
          <w:rFonts w:ascii="Times New Roman" w:hAnsi="Times New Roman"/>
          <w:sz w:val="28"/>
          <w:szCs w:val="28"/>
        </w:rPr>
        <w:t>ьвия (salvia) происходит от латинского глагола salvere (в переводе – лечить) и говорит само за себя.</w:t>
      </w:r>
    </w:p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 xml:space="preserve">Шалфе́й (cа́львия) относится к роду травянистых многолетников из семейства </w:t>
      </w:r>
      <w:r>
        <w:rPr>
          <w:rFonts w:ascii="Times New Roman" w:hAnsi="Times New Roman"/>
          <w:sz w:val="28"/>
          <w:szCs w:val="28"/>
        </w:rPr>
        <w:t>Я</w:t>
      </w:r>
      <w:r w:rsidRPr="002B63F1">
        <w:rPr>
          <w:rFonts w:ascii="Times New Roman" w:hAnsi="Times New Roman"/>
          <w:sz w:val="28"/>
          <w:szCs w:val="28"/>
        </w:rPr>
        <w:t>снотковы</w:t>
      </w:r>
      <w:r>
        <w:rPr>
          <w:rFonts w:ascii="Times New Roman" w:hAnsi="Times New Roman"/>
          <w:sz w:val="28"/>
          <w:szCs w:val="28"/>
        </w:rPr>
        <w:t>е</w:t>
      </w:r>
      <w:r w:rsidRPr="002B63F1">
        <w:rPr>
          <w:rFonts w:ascii="Times New Roman" w:hAnsi="Times New Roman"/>
          <w:sz w:val="28"/>
          <w:szCs w:val="28"/>
        </w:rPr>
        <w:t xml:space="preserve"> (lamiaceae) </w:t>
      </w:r>
      <w:r>
        <w:rPr>
          <w:rFonts w:ascii="Times New Roman" w:hAnsi="Times New Roman"/>
          <w:sz w:val="28"/>
          <w:szCs w:val="28"/>
        </w:rPr>
        <w:t>–</w:t>
      </w:r>
      <w:r w:rsidRPr="002B63F1">
        <w:rPr>
          <w:rFonts w:ascii="Times New Roman" w:hAnsi="Times New Roman"/>
          <w:sz w:val="28"/>
          <w:szCs w:val="28"/>
        </w:rPr>
        <w:t xml:space="preserve"> того же, к которому принадлежат базилик и майоран. В диком или одичавшем виде он распростран</w:t>
      </w:r>
      <w:r>
        <w:rPr>
          <w:rFonts w:ascii="Times New Roman" w:hAnsi="Times New Roman"/>
          <w:sz w:val="28"/>
          <w:szCs w:val="28"/>
        </w:rPr>
        <w:t>ё</w:t>
      </w:r>
      <w:r w:rsidRPr="002B63F1">
        <w:rPr>
          <w:rFonts w:ascii="Times New Roman" w:hAnsi="Times New Roman"/>
          <w:sz w:val="28"/>
          <w:szCs w:val="28"/>
        </w:rPr>
        <w:t>н практически повсеместно в достаточно т</w:t>
      </w:r>
      <w:r>
        <w:rPr>
          <w:rFonts w:ascii="Times New Roman" w:hAnsi="Times New Roman"/>
          <w:sz w:val="28"/>
          <w:szCs w:val="28"/>
        </w:rPr>
        <w:t>ё</w:t>
      </w:r>
      <w:r w:rsidRPr="002B63F1">
        <w:rPr>
          <w:rFonts w:ascii="Times New Roman" w:hAnsi="Times New Roman"/>
          <w:sz w:val="28"/>
          <w:szCs w:val="28"/>
        </w:rPr>
        <w:t>плых районах Европы и Америки.</w:t>
      </w:r>
    </w:p>
    <w:p w:rsidR="00865BDC" w:rsidRPr="002B63F1" w:rsidRDefault="00865BDC" w:rsidP="002B63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Среди используемых человеком видов шалфея более других востребован шалфей лекарственный (благородный, королевский). Он представляет собой травянистое растение или полукустарник, достигающий 80 см в высоту. Родиной его считается Юго-</w:t>
      </w:r>
      <w:r>
        <w:rPr>
          <w:rFonts w:ascii="Times New Roman" w:hAnsi="Times New Roman"/>
          <w:sz w:val="28"/>
          <w:szCs w:val="28"/>
        </w:rPr>
        <w:t>В</w:t>
      </w:r>
      <w:r w:rsidRPr="002B63F1">
        <w:rPr>
          <w:rFonts w:ascii="Times New Roman" w:hAnsi="Times New Roman"/>
          <w:sz w:val="28"/>
          <w:szCs w:val="28"/>
        </w:rPr>
        <w:t xml:space="preserve">осточная Европа. Сегодня культивируется </w:t>
      </w:r>
      <w:r>
        <w:rPr>
          <w:rFonts w:ascii="Times New Roman" w:hAnsi="Times New Roman"/>
          <w:sz w:val="28"/>
          <w:szCs w:val="28"/>
        </w:rPr>
        <w:br/>
      </w:r>
      <w:r w:rsidRPr="002B63F1">
        <w:rPr>
          <w:rFonts w:ascii="Times New Roman" w:hAnsi="Times New Roman"/>
          <w:sz w:val="28"/>
          <w:szCs w:val="28"/>
        </w:rPr>
        <w:t>в Италии, Франции, Греции, Чехии, Словакии, Молдавии, Украине, Краснодарском крае</w:t>
      </w:r>
      <w:r>
        <w:rPr>
          <w:rFonts w:ascii="Times New Roman" w:hAnsi="Times New Roman"/>
          <w:sz w:val="28"/>
          <w:szCs w:val="28"/>
        </w:rPr>
        <w:t xml:space="preserve"> России</w:t>
      </w:r>
      <w:r w:rsidRPr="002B63F1">
        <w:rPr>
          <w:rFonts w:ascii="Times New Roman" w:hAnsi="Times New Roman"/>
          <w:sz w:val="28"/>
          <w:szCs w:val="28"/>
        </w:rPr>
        <w:t>.</w:t>
      </w:r>
    </w:p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Для производства шалфейного масла используют молодые листья и цветущие верхушки растений, которые скашивают дважды в течение года. Срезанные побеги сушат на свежем воздухе в тени, укрыв от сквозняков.</w:t>
      </w:r>
    </w:p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 xml:space="preserve">В кулинарии в качестве пряности применяют шалфей как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2B63F1">
        <w:rPr>
          <w:rFonts w:ascii="Times New Roman" w:hAnsi="Times New Roman"/>
          <w:sz w:val="28"/>
          <w:szCs w:val="28"/>
        </w:rPr>
        <w:t>виде молодых свежесрезанных листьев, так и в виде высушенных и перемолотых листьев и соцветий.</w:t>
      </w:r>
    </w:p>
    <w:p w:rsidR="00865BDC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Свежие листья добавляют в салаты, овощные блюда, соусы к рыбе, бульоны. Применение шалфея при приготовлении жирного мяса способствует смягчению</w:t>
      </w:r>
      <w:r w:rsidRPr="003040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мяса</w:t>
      </w:r>
      <w:r w:rsidRPr="002B63F1">
        <w:rPr>
          <w:rFonts w:ascii="Times New Roman" w:hAnsi="Times New Roman"/>
          <w:sz w:val="28"/>
          <w:szCs w:val="28"/>
        </w:rPr>
        <w:t>. Аромат шалфея считается прекрасным дополнением к блюдам из птицы.</w:t>
      </w:r>
    </w:p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Пожалуй, самые интересные блюда с шалфеем готовят итальянцы. Свежие листья шалфея, прогретые в сливочном масле</w:t>
      </w:r>
      <w:r>
        <w:rPr>
          <w:rFonts w:ascii="Times New Roman" w:hAnsi="Times New Roman"/>
          <w:sz w:val="28"/>
          <w:szCs w:val="28"/>
        </w:rPr>
        <w:t>, – это соус к пасте;</w:t>
      </w:r>
      <w:r w:rsidRPr="002B63F1">
        <w:rPr>
          <w:rFonts w:ascii="Times New Roman" w:hAnsi="Times New Roman"/>
          <w:sz w:val="28"/>
          <w:szCs w:val="28"/>
        </w:rPr>
        <w:t xml:space="preserve"> листик шалфея, прикреплённый зубочисткой к телячьей отбивной</w:t>
      </w:r>
      <w:r>
        <w:rPr>
          <w:rFonts w:ascii="Times New Roman" w:hAnsi="Times New Roman"/>
          <w:sz w:val="28"/>
          <w:szCs w:val="28"/>
        </w:rPr>
        <w:t>,</w:t>
      </w:r>
      <w:r w:rsidRPr="002B63F1">
        <w:rPr>
          <w:rFonts w:ascii="Times New Roman" w:hAnsi="Times New Roman"/>
          <w:sz w:val="28"/>
          <w:szCs w:val="28"/>
        </w:rPr>
        <w:t xml:space="preserve"> – это салтимбокка. Его добавляют даже в жареный картофель!</w:t>
      </w:r>
    </w:p>
    <w:p w:rsidR="00865BDC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Немало пре</w:t>
      </w:r>
      <w:r>
        <w:rPr>
          <w:rFonts w:ascii="Times New Roman" w:hAnsi="Times New Roman"/>
          <w:sz w:val="28"/>
          <w:szCs w:val="28"/>
        </w:rPr>
        <w:t>красных блюд с шалфеем готовят</w:t>
      </w:r>
      <w:r w:rsidRPr="002B63F1">
        <w:rPr>
          <w:rFonts w:ascii="Times New Roman" w:hAnsi="Times New Roman"/>
          <w:sz w:val="28"/>
          <w:szCs w:val="28"/>
        </w:rPr>
        <w:t xml:space="preserve"> в Англии и в Соединённых Штатах. Там им главным образом приправляют свинину, добавляют в</w:t>
      </w:r>
      <w:r>
        <w:rPr>
          <w:rFonts w:ascii="Times New Roman" w:hAnsi="Times New Roman"/>
          <w:sz w:val="28"/>
          <w:szCs w:val="28"/>
        </w:rPr>
        <w:t xml:space="preserve"> начинку для курицы и индейки. </w:t>
      </w:r>
    </w:p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Особую пикантность листья шалфея придадут т</w:t>
      </w:r>
      <w:r>
        <w:rPr>
          <w:rFonts w:ascii="Times New Roman" w:hAnsi="Times New Roman"/>
          <w:sz w:val="28"/>
          <w:szCs w:val="28"/>
        </w:rPr>
        <w:t>ё</w:t>
      </w:r>
      <w:r w:rsidRPr="002B63F1">
        <w:rPr>
          <w:rFonts w:ascii="Times New Roman" w:hAnsi="Times New Roman"/>
          <w:sz w:val="28"/>
          <w:szCs w:val="28"/>
        </w:rPr>
        <w:t>ртым сырам и начинке для пирогов.</w:t>
      </w:r>
    </w:p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Щепотка шалфея придаст тонкий вкус соусу или омлету. А блюдам, приготовленным из дичи и птицы, а особенно из мяса и субпродуктов, листья шалфея придадут л</w:t>
      </w:r>
      <w:r>
        <w:rPr>
          <w:rFonts w:ascii="Times New Roman" w:hAnsi="Times New Roman"/>
          <w:sz w:val="28"/>
          <w:szCs w:val="28"/>
        </w:rPr>
        <w:t>ё</w:t>
      </w:r>
      <w:r w:rsidRPr="002B63F1">
        <w:rPr>
          <w:rFonts w:ascii="Times New Roman" w:hAnsi="Times New Roman"/>
          <w:sz w:val="28"/>
          <w:szCs w:val="28"/>
        </w:rPr>
        <w:t>гкость и очень нежный вкус.</w:t>
      </w:r>
    </w:p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Пара листочков шалфея, добавленных в растительное масло, придадут новый вкус жареной рыбе, а в сочетании с растопленным сливочным маслом – равиоли и вареникам.</w:t>
      </w:r>
    </w:p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Сухой шалфей добавляют в фарши, колбасы, омлеты, супы, маринад</w:t>
      </w:r>
      <w:r>
        <w:rPr>
          <w:rFonts w:ascii="Times New Roman" w:hAnsi="Times New Roman"/>
          <w:sz w:val="28"/>
          <w:szCs w:val="28"/>
        </w:rPr>
        <w:t>ы, мясные соусы,</w:t>
      </w:r>
      <w:r w:rsidRPr="002B63F1">
        <w:rPr>
          <w:rFonts w:ascii="Times New Roman" w:hAnsi="Times New Roman"/>
          <w:sz w:val="28"/>
          <w:szCs w:val="28"/>
        </w:rPr>
        <w:t xml:space="preserve"> применяют для сдабривания сыров. В России издавна добавляли шалфей в хмельные напитки.</w:t>
      </w:r>
    </w:p>
    <w:p w:rsidR="00865BDC" w:rsidRPr="002B63F1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Употреблять шалфей нужно с осторожностью. Его сильный и сложный аромат легко заглушает более тонкие запахи, вследствие чего вкус блюда может потерять изысканность. Избыточное количество этой пряности может придать еде неприятный затхлый запах.</w:t>
      </w:r>
    </w:p>
    <w:p w:rsidR="00865BDC" w:rsidRDefault="00865BDC" w:rsidP="00FF5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3F1">
        <w:rPr>
          <w:rFonts w:ascii="Times New Roman" w:hAnsi="Times New Roman"/>
          <w:sz w:val="28"/>
          <w:szCs w:val="28"/>
        </w:rPr>
        <w:t>Хранить сухой шалфей рекомендуется в керамической или стеклянной таре с хорошо закрывающейся крышкой.</w:t>
      </w:r>
    </w:p>
    <w:p w:rsidR="00865BDC" w:rsidRDefault="00865BDC" w:rsidP="002B63F1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865BDC" w:rsidRDefault="00865BDC" w:rsidP="002B63F1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881632">
        <w:rPr>
          <w:rFonts w:ascii="Times New Roman" w:hAnsi="Times New Roman"/>
          <w:sz w:val="28"/>
          <w:szCs w:val="28"/>
          <w:u w:val="single"/>
        </w:rPr>
        <w:t>Лосось с шалфеем</w:t>
      </w:r>
    </w:p>
    <w:p w:rsidR="00865BDC" w:rsidRPr="00304076" w:rsidRDefault="00865BDC" w:rsidP="002B63F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04076">
        <w:rPr>
          <w:rFonts w:ascii="Times New Roman" w:hAnsi="Times New Roman"/>
          <w:i/>
          <w:sz w:val="28"/>
          <w:szCs w:val="28"/>
        </w:rPr>
        <w:t>Ингредиенты (2 порции)</w:t>
      </w:r>
    </w:p>
    <w:p w:rsidR="00865BDC" w:rsidRDefault="00865BDC" w:rsidP="002B63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1632">
        <w:rPr>
          <w:rFonts w:ascii="Times New Roman" w:hAnsi="Times New Roman"/>
          <w:sz w:val="28"/>
          <w:szCs w:val="28"/>
        </w:rPr>
        <w:t>Лосось</w:t>
      </w:r>
      <w:r>
        <w:rPr>
          <w:rFonts w:ascii="Times New Roman" w:hAnsi="Times New Roman"/>
          <w:sz w:val="28"/>
          <w:szCs w:val="28"/>
        </w:rPr>
        <w:t xml:space="preserve"> 2 стейка</w:t>
      </w:r>
    </w:p>
    <w:p w:rsidR="00865BDC" w:rsidRDefault="00865BDC" w:rsidP="002B63F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Чеснок 2 зубчика</w:t>
      </w:r>
    </w:p>
    <w:p w:rsidR="00865BDC" w:rsidRDefault="00865BDC" w:rsidP="002B63F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Соль по вкусу</w:t>
      </w:r>
    </w:p>
    <w:p w:rsidR="00865BDC" w:rsidRDefault="00865BDC" w:rsidP="002B63F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Перец по вкусу</w:t>
      </w:r>
    </w:p>
    <w:p w:rsidR="00865BDC" w:rsidRDefault="00865BDC" w:rsidP="002B63F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Шалфей 4 больших листа</w:t>
      </w:r>
    </w:p>
    <w:p w:rsidR="00865BDC" w:rsidRPr="00117F0D" w:rsidRDefault="00865BDC" w:rsidP="002B63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17F0D">
        <w:rPr>
          <w:rFonts w:ascii="Times New Roman" w:hAnsi="Times New Roman"/>
          <w:color w:val="303030"/>
          <w:spacing w:val="-3"/>
          <w:sz w:val="28"/>
          <w:szCs w:val="28"/>
          <w:shd w:val="clear" w:color="auto" w:fill="FFFFFF"/>
        </w:rPr>
        <w:t>Шалфей и чеснок мелко порубить. Перемешать с солью и перцем (по вкусу). Натереть смесью каждый кусок рыбы и положить на фольгу, концы которой собрать наверх, сделав подобие мешочка. Поставить в духовку (180 градусов) на 20 минут.</w:t>
      </w:r>
    </w:p>
    <w:sectPr w:rsidR="00865BDC" w:rsidRPr="00117F0D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83616"/>
    <w:multiLevelType w:val="multilevel"/>
    <w:tmpl w:val="15920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66508"/>
    <w:rsid w:val="00085A6B"/>
    <w:rsid w:val="000929B7"/>
    <w:rsid w:val="000A6879"/>
    <w:rsid w:val="000B42D0"/>
    <w:rsid w:val="000C1CDD"/>
    <w:rsid w:val="00117F0D"/>
    <w:rsid w:val="0013356C"/>
    <w:rsid w:val="0013606D"/>
    <w:rsid w:val="001665A1"/>
    <w:rsid w:val="00172AD8"/>
    <w:rsid w:val="001B3C84"/>
    <w:rsid w:val="001F3293"/>
    <w:rsid w:val="00203C1C"/>
    <w:rsid w:val="002319D8"/>
    <w:rsid w:val="0024425C"/>
    <w:rsid w:val="002649C2"/>
    <w:rsid w:val="0029513B"/>
    <w:rsid w:val="002A1519"/>
    <w:rsid w:val="002A58B0"/>
    <w:rsid w:val="002B04F5"/>
    <w:rsid w:val="002B0DC8"/>
    <w:rsid w:val="002B63F1"/>
    <w:rsid w:val="00304076"/>
    <w:rsid w:val="00340967"/>
    <w:rsid w:val="003511FB"/>
    <w:rsid w:val="003612CA"/>
    <w:rsid w:val="003C1F61"/>
    <w:rsid w:val="003E7D1A"/>
    <w:rsid w:val="003F33B4"/>
    <w:rsid w:val="003F79CD"/>
    <w:rsid w:val="00441B18"/>
    <w:rsid w:val="004572BA"/>
    <w:rsid w:val="00502C6A"/>
    <w:rsid w:val="00504159"/>
    <w:rsid w:val="005B030E"/>
    <w:rsid w:val="005C36A6"/>
    <w:rsid w:val="005D377B"/>
    <w:rsid w:val="005D44EF"/>
    <w:rsid w:val="00627411"/>
    <w:rsid w:val="0062768C"/>
    <w:rsid w:val="006333BB"/>
    <w:rsid w:val="006D4357"/>
    <w:rsid w:val="0070402F"/>
    <w:rsid w:val="0075525C"/>
    <w:rsid w:val="00793DE9"/>
    <w:rsid w:val="007A2506"/>
    <w:rsid w:val="007F7BCE"/>
    <w:rsid w:val="008427DF"/>
    <w:rsid w:val="00865BDC"/>
    <w:rsid w:val="00881632"/>
    <w:rsid w:val="008C3C30"/>
    <w:rsid w:val="0090509D"/>
    <w:rsid w:val="0090733F"/>
    <w:rsid w:val="00913F51"/>
    <w:rsid w:val="00941F15"/>
    <w:rsid w:val="00980063"/>
    <w:rsid w:val="009D530E"/>
    <w:rsid w:val="00A13C55"/>
    <w:rsid w:val="00A164D6"/>
    <w:rsid w:val="00A3367D"/>
    <w:rsid w:val="00A41166"/>
    <w:rsid w:val="00A708BC"/>
    <w:rsid w:val="00AA17A2"/>
    <w:rsid w:val="00AC24C0"/>
    <w:rsid w:val="00AE4BEC"/>
    <w:rsid w:val="00AE4E3A"/>
    <w:rsid w:val="00B20D10"/>
    <w:rsid w:val="00B40EAC"/>
    <w:rsid w:val="00BA15B6"/>
    <w:rsid w:val="00BC6AD7"/>
    <w:rsid w:val="00BF7F27"/>
    <w:rsid w:val="00C44C55"/>
    <w:rsid w:val="00C52435"/>
    <w:rsid w:val="00C64360"/>
    <w:rsid w:val="00C810DA"/>
    <w:rsid w:val="00CA387D"/>
    <w:rsid w:val="00CE2341"/>
    <w:rsid w:val="00D06313"/>
    <w:rsid w:val="00D248D1"/>
    <w:rsid w:val="00D40518"/>
    <w:rsid w:val="00D42242"/>
    <w:rsid w:val="00D426C9"/>
    <w:rsid w:val="00D535BB"/>
    <w:rsid w:val="00D816EC"/>
    <w:rsid w:val="00DA3AC4"/>
    <w:rsid w:val="00E17F81"/>
    <w:rsid w:val="00E32B3B"/>
    <w:rsid w:val="00E55644"/>
    <w:rsid w:val="00E6557F"/>
    <w:rsid w:val="00E93584"/>
    <w:rsid w:val="00E95CC5"/>
    <w:rsid w:val="00F13B40"/>
    <w:rsid w:val="00F357C6"/>
    <w:rsid w:val="00FC4BBD"/>
    <w:rsid w:val="00FF5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1632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1632"/>
    <w:rPr>
      <w:rFonts w:ascii="Cambria" w:hAnsi="Cambria" w:cs="Times New Roman"/>
      <w:color w:val="365F91"/>
      <w:sz w:val="26"/>
      <w:szCs w:val="26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customStyle="1" w:styleId="paragraph">
    <w:name w:val="paragraph"/>
    <w:basedOn w:val="Normal"/>
    <w:uiPriority w:val="99"/>
    <w:rsid w:val="00E9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9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9269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3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11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2392788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2392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393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239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29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2392868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3002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3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239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29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3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78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2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283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2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3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29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317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800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317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81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392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302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3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2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3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2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322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3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90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292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2393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2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3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2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23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392917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926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3060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2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2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26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2682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2699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3008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275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275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2790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283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68239284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652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747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3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239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239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3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908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239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3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026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2393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293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2965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3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89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8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297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3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298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306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322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39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92649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9261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268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322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270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271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272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2781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285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2885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094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2393059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3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2393178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239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3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3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393222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295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2987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769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2999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64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6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2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269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7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2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313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68239318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9320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23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3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9274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27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3012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3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23927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3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2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294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2392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304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296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66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268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3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2393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2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29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68239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922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2392760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859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2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2393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3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239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3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93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392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07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2393075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2393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39305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9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9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392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3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3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30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279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2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3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2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2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3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9282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682392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393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92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3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393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92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92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2393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92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393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392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39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263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92919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68239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2</Pages>
  <Words>479</Words>
  <Characters>2736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13</cp:revision>
  <dcterms:created xsi:type="dcterms:W3CDTF">2020-09-10T06:26:00Z</dcterms:created>
  <dcterms:modified xsi:type="dcterms:W3CDTF">2021-03-23T07:25:00Z</dcterms:modified>
</cp:coreProperties>
</file>